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BEAUMONT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John Beaumont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(C.F.R. 1405-13 p.79)</w:t>
      </w: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Nov.1406</w:t>
      </w:r>
      <w:r>
        <w:rPr>
          <w:rFonts w:ascii="Times New Roman" w:hAnsi="Times New Roman" w:cs="Times New Roman"/>
          <w:sz w:val="24"/>
          <w:szCs w:val="24"/>
        </w:rPr>
        <w:tab/>
        <w:t>She had died by this date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(C.F.R. 1405 -13 p.78)</w:t>
      </w: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ECE" w:rsidRDefault="00101ECE" w:rsidP="00101E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1ECE" w:rsidRDefault="00101ECE" w:rsidP="009139A6">
      <w:r>
        <w:separator/>
      </w:r>
    </w:p>
  </w:endnote>
  <w:endnote w:type="continuationSeparator" w:id="0">
    <w:p w:rsidR="00101ECE" w:rsidRDefault="00101E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1ECE" w:rsidRDefault="00101ECE" w:rsidP="009139A6">
      <w:r>
        <w:separator/>
      </w:r>
    </w:p>
  </w:footnote>
  <w:footnote w:type="continuationSeparator" w:id="0">
    <w:p w:rsidR="00101ECE" w:rsidRDefault="00101E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CE"/>
    <w:rsid w:val="000666E0"/>
    <w:rsid w:val="00101EC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EB11B"/>
  <w15:chartTrackingRefBased/>
  <w15:docId w15:val="{AA403A36-DC99-4EC6-849C-A5E76895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2021-12-02T21:14:00Z</dcterms:created>
  <dcterms:modified xsi:type="dcterms:W3CDTF">2021-12-02T21:14:00Z</dcterms:modified>
</cp:coreProperties>
</file>